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DCD24" w14:textId="77777777" w:rsidR="00CF0CC0" w:rsidRPr="00AB1638" w:rsidRDefault="003F62D0" w:rsidP="00DD15CB">
      <w:pPr>
        <w:pStyle w:val="NormalBold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214B2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EA5EAC" w:rsidRPr="00AB1638">
        <w:rPr>
          <w:sz w:val="28"/>
          <w:szCs w:val="28"/>
        </w:rPr>
        <w:t xml:space="preserve">OCR </w:t>
      </w:r>
      <w:r w:rsidR="00CF0CC0" w:rsidRPr="00AB1638">
        <w:rPr>
          <w:sz w:val="28"/>
          <w:szCs w:val="28"/>
        </w:rPr>
        <w:t xml:space="preserve">Level </w:t>
      </w:r>
      <w:r w:rsidR="00A21DB7" w:rsidRPr="00AB1638">
        <w:rPr>
          <w:sz w:val="28"/>
          <w:szCs w:val="28"/>
        </w:rPr>
        <w:t>1</w:t>
      </w:r>
      <w:r w:rsidR="00EF4ABA" w:rsidRPr="00AB16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in IT User Skills </w:t>
      </w:r>
      <w:r w:rsidR="00EF4ABA" w:rsidRPr="00AB1638">
        <w:rPr>
          <w:sz w:val="28"/>
          <w:szCs w:val="28"/>
        </w:rPr>
        <w:t>ITQ</w:t>
      </w:r>
    </w:p>
    <w:p w14:paraId="7753B3A5" w14:textId="77777777" w:rsidR="00CF0CC0" w:rsidRPr="00AB1638" w:rsidRDefault="00CF0CC0" w:rsidP="00DD15CB">
      <w:pPr>
        <w:pStyle w:val="NormalBold"/>
        <w:jc w:val="center"/>
        <w:rPr>
          <w:sz w:val="28"/>
          <w:szCs w:val="28"/>
        </w:rPr>
      </w:pPr>
      <w:r w:rsidRPr="00AB1638">
        <w:rPr>
          <w:sz w:val="28"/>
          <w:szCs w:val="28"/>
        </w:rPr>
        <w:t>Evidence Checklist and Evidence Guide for:</w:t>
      </w:r>
    </w:p>
    <w:p w14:paraId="611FAB6A" w14:textId="77777777" w:rsidR="006C4072" w:rsidRPr="00AB1638" w:rsidRDefault="006C4072" w:rsidP="006C4072">
      <w:pPr>
        <w:pStyle w:val="NormalBold"/>
        <w:jc w:val="center"/>
        <w:rPr>
          <w:sz w:val="28"/>
          <w:szCs w:val="28"/>
        </w:rPr>
      </w:pPr>
      <w:r w:rsidRPr="00AB1638">
        <w:rPr>
          <w:sz w:val="28"/>
          <w:szCs w:val="28"/>
        </w:rPr>
        <w:t>Unit 4: Audio Software Level 1 (Credit Value 2)</w:t>
      </w:r>
    </w:p>
    <w:p w14:paraId="16FFDFB2" w14:textId="77777777" w:rsidR="00686F7D" w:rsidRPr="001E5012" w:rsidRDefault="00686F7D" w:rsidP="00DD15CB">
      <w:pPr>
        <w:pStyle w:val="NormalBold"/>
        <w:jc w:val="center"/>
        <w:rPr>
          <w:sz w:val="28"/>
          <w:szCs w:val="28"/>
        </w:rPr>
      </w:pPr>
    </w:p>
    <w:p w14:paraId="71356F80" w14:textId="77777777" w:rsidR="00CF0CC0" w:rsidRPr="001E5012" w:rsidRDefault="00CF0CC0" w:rsidP="00CF0CC0">
      <w:pPr>
        <w:rPr>
          <w:bCs/>
          <w:sz w:val="16"/>
        </w:rPr>
      </w:pPr>
    </w:p>
    <w:p w14:paraId="2A03786A" w14:textId="77777777" w:rsidR="00EA5EAC" w:rsidRPr="001E5012" w:rsidRDefault="00EA5EAC" w:rsidP="00CF0CC0">
      <w:pPr>
        <w:rPr>
          <w:bCs/>
          <w:sz w:val="16"/>
        </w:rPr>
      </w:pPr>
    </w:p>
    <w:p w14:paraId="622F382C" w14:textId="77777777" w:rsidR="00EA5EAC" w:rsidRPr="001E5012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BD24A1" w14:paraId="2EBD5ADD" w14:textId="77777777" w:rsidTr="005F659D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DCA1" w14:textId="77777777" w:rsidR="00EF4ABA" w:rsidRPr="001E5012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E5012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23EF4DE" w14:textId="77777777" w:rsidR="00EF4ABA" w:rsidRPr="001E5012" w:rsidRDefault="003F62D0" w:rsidP="005F659D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9D1A" w14:textId="77777777" w:rsidR="00EF4ABA" w:rsidRPr="005F659D" w:rsidRDefault="00EF4ABA" w:rsidP="005F659D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A79E" w14:textId="77777777" w:rsidR="00EF4ABA" w:rsidRPr="001E5012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E5012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C6A2294" w14:textId="77777777" w:rsidR="00EF4ABA" w:rsidRPr="00BD24A1" w:rsidRDefault="003F62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3153949F" w14:textId="77777777" w:rsidR="00CF0CC0" w:rsidRPr="001E5012" w:rsidRDefault="00CF0CC0" w:rsidP="00CF0CC0">
      <w:pPr>
        <w:pStyle w:val="normal0"/>
      </w:pPr>
    </w:p>
    <w:p w14:paraId="6E796469" w14:textId="77777777" w:rsidR="0090659A" w:rsidRPr="001E5012" w:rsidRDefault="0090659A" w:rsidP="00CF0CC0">
      <w:pPr>
        <w:pStyle w:val="normal0"/>
        <w:sectPr w:rsidR="0090659A" w:rsidRPr="001E5012" w:rsidSect="00142D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 w:code="9"/>
          <w:pgMar w:top="851" w:right="851" w:bottom="851" w:left="851" w:header="567" w:footer="567" w:gutter="0"/>
          <w:cols w:space="708"/>
          <w:docGrid w:linePitch="360"/>
        </w:sectPr>
      </w:pPr>
    </w:p>
    <w:p w14:paraId="420E0961" w14:textId="77777777" w:rsidR="00CF0846" w:rsidRPr="001E5012" w:rsidRDefault="00CF0846" w:rsidP="009E2D16">
      <w:pPr>
        <w:pStyle w:val="normal0"/>
      </w:pPr>
      <w:r w:rsidRPr="001E5012">
        <w:t xml:space="preserve">Completed evidence checklists </w:t>
      </w:r>
      <w:r w:rsidRPr="001E5012">
        <w:rPr>
          <w:b/>
        </w:rPr>
        <w:t>must</w:t>
      </w:r>
      <w:r w:rsidRPr="001E5012">
        <w:t xml:space="preserve"> be submitted with candidate work for each unit. No substitute is permitted.</w:t>
      </w:r>
    </w:p>
    <w:p w14:paraId="2F8AA42F" w14:textId="77777777" w:rsidR="00CF0846" w:rsidRPr="001E5012" w:rsidRDefault="00CF0846" w:rsidP="009E2D16">
      <w:pPr>
        <w:pStyle w:val="normal0"/>
      </w:pPr>
    </w:p>
    <w:p w14:paraId="74C95FA9" w14:textId="77777777" w:rsidR="00CF0846" w:rsidRPr="001E5012" w:rsidRDefault="00CF0846" w:rsidP="009E2D16">
      <w:pPr>
        <w:pStyle w:val="normal0"/>
      </w:pPr>
      <w:r w:rsidRPr="001E5012">
        <w:t xml:space="preserve">Centre assessors </w:t>
      </w:r>
      <w:r w:rsidRPr="001E5012">
        <w:rPr>
          <w:b/>
        </w:rPr>
        <w:t>must</w:t>
      </w:r>
      <w:r w:rsidRPr="001E5012">
        <w:t xml:space="preserve"> assess the candidate’s work prior to submission.</w:t>
      </w:r>
    </w:p>
    <w:p w14:paraId="6C67C643" w14:textId="77777777" w:rsidR="00CF0846" w:rsidRPr="001E5012" w:rsidRDefault="00CF0846" w:rsidP="009E2D16">
      <w:pPr>
        <w:pStyle w:val="normal0"/>
      </w:pPr>
    </w:p>
    <w:p w14:paraId="642DD985" w14:textId="77777777" w:rsidR="00CF0846" w:rsidRPr="001E5012" w:rsidRDefault="00CF0846" w:rsidP="009E2D16">
      <w:pPr>
        <w:pStyle w:val="normal0"/>
      </w:pPr>
      <w:r w:rsidRPr="001E5012">
        <w:t>Only units that have been achieved should be submitted for moderation.</w:t>
      </w:r>
    </w:p>
    <w:p w14:paraId="4DFEB3C9" w14:textId="77777777" w:rsidR="00CF0846" w:rsidRPr="001E5012" w:rsidRDefault="00CF0846" w:rsidP="009E2D16">
      <w:pPr>
        <w:pStyle w:val="normal0"/>
      </w:pPr>
    </w:p>
    <w:p w14:paraId="3F43F226" w14:textId="77777777" w:rsidR="00CF0846" w:rsidRPr="00F40E90" w:rsidRDefault="00CF0846" w:rsidP="00CF0846">
      <w:pPr>
        <w:rPr>
          <w:b/>
          <w:szCs w:val="24"/>
        </w:rPr>
      </w:pPr>
      <w:r w:rsidRPr="00F40E90">
        <w:rPr>
          <w:b/>
          <w:szCs w:val="24"/>
        </w:rPr>
        <w:t>Please note that where candidates are required to demonstrate amendments/replacements/moves/deletions, before and after evidence will need to be submitted.</w:t>
      </w:r>
    </w:p>
    <w:p w14:paraId="2CAD6443" w14:textId="77777777" w:rsidR="00CF0846" w:rsidRPr="001E5012" w:rsidRDefault="00CF0846" w:rsidP="00CF0846">
      <w:pPr>
        <w:rPr>
          <w:sz w:val="22"/>
        </w:rPr>
      </w:pPr>
    </w:p>
    <w:p w14:paraId="12EC2A9F" w14:textId="77777777" w:rsidR="00CF0846" w:rsidRPr="001E5012" w:rsidRDefault="00CF0846" w:rsidP="00CF0846">
      <w:pPr>
        <w:rPr>
          <w:sz w:val="22"/>
        </w:rPr>
      </w:pPr>
      <w:r w:rsidRPr="001E5012">
        <w:rPr>
          <w:sz w:val="22"/>
          <w:szCs w:val="22"/>
        </w:rPr>
        <w:t xml:space="preserve">All pages must be </w:t>
      </w:r>
      <w:proofErr w:type="gramStart"/>
      <w:r w:rsidRPr="001E5012">
        <w:rPr>
          <w:sz w:val="22"/>
          <w:szCs w:val="22"/>
        </w:rPr>
        <w:t>numbered</w:t>
      </w:r>
      <w:proofErr w:type="gramEnd"/>
      <w:r w:rsidRPr="001E5012">
        <w:rPr>
          <w:sz w:val="22"/>
          <w:szCs w:val="22"/>
        </w:rPr>
        <w:t xml:space="preserve"> and the page number referenced on this form.  The examples given are indicative of the learning context at each level and are not intended to form a prescriptive list for the purpose of assessment. However, Evidence requirements </w:t>
      </w:r>
      <w:r w:rsidRPr="001E5012">
        <w:rPr>
          <w:b/>
          <w:bCs/>
          <w:sz w:val="22"/>
          <w:szCs w:val="22"/>
        </w:rPr>
        <w:t>(</w:t>
      </w:r>
      <w:r w:rsidRPr="00F40E90">
        <w:rPr>
          <w:b/>
          <w:bCs/>
          <w:i/>
          <w:sz w:val="22"/>
          <w:szCs w:val="22"/>
        </w:rPr>
        <w:t>in bold</w:t>
      </w:r>
      <w:r w:rsidR="00AB1638" w:rsidRPr="00F40E90">
        <w:rPr>
          <w:b/>
          <w:bCs/>
          <w:i/>
          <w:sz w:val="22"/>
          <w:szCs w:val="22"/>
        </w:rPr>
        <w:t xml:space="preserve"> italics</w:t>
      </w:r>
      <w:r w:rsidRPr="001E5012">
        <w:rPr>
          <w:b/>
          <w:bCs/>
          <w:sz w:val="22"/>
          <w:szCs w:val="22"/>
        </w:rPr>
        <w:t>)</w:t>
      </w:r>
      <w:r w:rsidRPr="001E5012">
        <w:rPr>
          <w:sz w:val="22"/>
          <w:szCs w:val="22"/>
        </w:rPr>
        <w:t xml:space="preserve"> must be followed</w:t>
      </w:r>
      <w:r w:rsidRPr="001E5012">
        <w:rPr>
          <w:sz w:val="22"/>
        </w:rPr>
        <w:t>.</w:t>
      </w:r>
    </w:p>
    <w:p w14:paraId="092BC5CB" w14:textId="77777777" w:rsidR="00CF0846" w:rsidRPr="001E5012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RPr="001E5012" w:rsidSect="00142D20">
          <w:type w:val="continuous"/>
          <w:pgSz w:w="16838" w:h="11906" w:orient="landscape" w:code="9"/>
          <w:pgMar w:top="851" w:right="851" w:bottom="851" w:left="851" w:header="567" w:footer="567" w:gutter="0"/>
          <w:cols w:num="2" w:space="708"/>
          <w:docGrid w:linePitch="360"/>
        </w:sectPr>
      </w:pPr>
    </w:p>
    <w:p w14:paraId="6F4FC0C7" w14:textId="77777777" w:rsidR="00CF0CC0" w:rsidRPr="001E5012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2"/>
          <w:szCs w:val="2"/>
        </w:rPr>
      </w:pPr>
      <w:r w:rsidRPr="001E5012"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1"/>
        <w:gridCol w:w="6500"/>
        <w:gridCol w:w="5011"/>
      </w:tblGrid>
      <w:tr w:rsidR="00461787" w:rsidRPr="001E5012" w14:paraId="330A72AC" w14:textId="77777777" w:rsidTr="000D0E95">
        <w:trPr>
          <w:trHeight w:val="552"/>
          <w:tblHeader/>
        </w:trPr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A38FCC" w14:textId="77777777" w:rsidR="00461787" w:rsidRPr="001E5012" w:rsidRDefault="005E5C27" w:rsidP="001E5012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1E5012">
              <w:rPr>
                <w:rFonts w:cs="Arial"/>
                <w:lang w:val="en-GB"/>
              </w:rPr>
              <w:t>Criteria</w:t>
            </w:r>
          </w:p>
        </w:tc>
        <w:tc>
          <w:tcPr>
            <w:tcW w:w="21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D0688A" w14:textId="77777777" w:rsidR="00461787" w:rsidRPr="001E5012" w:rsidRDefault="005E5C27" w:rsidP="001E5012">
            <w:pPr>
              <w:rPr>
                <w:b/>
                <w:i/>
              </w:rPr>
            </w:pPr>
            <w:r w:rsidRPr="001E5012">
              <w:rPr>
                <w:b/>
                <w:sz w:val="22"/>
              </w:rPr>
              <w:t>Evidence</w:t>
            </w:r>
            <w:r w:rsidRPr="001E5012">
              <w:rPr>
                <w:b/>
                <w:i/>
                <w:sz w:val="22"/>
              </w:rPr>
              <w:t xml:space="preserve"> </w:t>
            </w:r>
            <w:r w:rsidRPr="001E5012">
              <w:rPr>
                <w:b/>
                <w:sz w:val="22"/>
              </w:rPr>
              <w:t>Requirements</w:t>
            </w:r>
            <w:r w:rsidRPr="001E5012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1632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8475166" w14:textId="77777777" w:rsidR="00461787" w:rsidRPr="001E5012" w:rsidRDefault="002C3526" w:rsidP="001E5012">
            <w:pPr>
              <w:pStyle w:val="checklist2"/>
              <w:rPr>
                <w:i w:val="0"/>
                <w:sz w:val="24"/>
                <w:szCs w:val="24"/>
                <w:lang w:val="en-GB"/>
              </w:rPr>
            </w:pPr>
            <w:r w:rsidRPr="001E5012">
              <w:rPr>
                <w:i w:val="0"/>
                <w:sz w:val="22"/>
                <w:szCs w:val="24"/>
                <w:lang w:val="en-GB"/>
              </w:rPr>
              <w:t>Details/Page Number/Location of Evidence</w:t>
            </w:r>
          </w:p>
        </w:tc>
      </w:tr>
      <w:tr w:rsidR="002C3526" w:rsidRPr="001E5012" w14:paraId="57F88D1E" w14:textId="77777777" w:rsidTr="001E5012">
        <w:trPr>
          <w:trHeight w:val="1943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084D" w14:textId="77777777" w:rsidR="006C4072" w:rsidRPr="000D0E95" w:rsidRDefault="00FB2F5B" w:rsidP="000D0E95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rFonts w:cs="Arial"/>
                <w:lang w:val="en-GB"/>
              </w:rPr>
            </w:pPr>
            <w:r>
              <w:t>A1</w:t>
            </w:r>
            <w:r w:rsidRPr="00B92B47">
              <w:rPr>
                <w:sz w:val="21"/>
                <w:szCs w:val="21"/>
              </w:rPr>
              <w:tab/>
            </w:r>
            <w:r w:rsidR="006C4072" w:rsidRPr="001E5012">
              <w:t xml:space="preserve">Use audio </w:t>
            </w:r>
            <w:r w:rsidR="005406D2">
              <w:t xml:space="preserve">hardware and </w:t>
            </w:r>
            <w:r w:rsidR="006C4072" w:rsidRPr="001E5012">
              <w:t xml:space="preserve">software </w:t>
            </w:r>
            <w:r w:rsidR="005406D2">
              <w:t>to capture sequences</w:t>
            </w:r>
            <w:r w:rsidR="006C5E0E">
              <w:t>.</w:t>
            </w:r>
          </w:p>
          <w:p w14:paraId="0AF14752" w14:textId="77777777" w:rsidR="005406D2" w:rsidRPr="000D0E95" w:rsidRDefault="00FB2F5B" w:rsidP="000D0E95">
            <w:pPr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5406D2" w:rsidRPr="00B92B47">
              <w:rPr>
                <w:rFonts w:cs="Arial"/>
                <w:color w:val="000000"/>
                <w:sz w:val="21"/>
                <w:szCs w:val="21"/>
                <w:lang w:eastAsia="en-GB"/>
              </w:rPr>
              <w:t>1.1</w:t>
            </w:r>
            <w:r w:rsidR="005406D2" w:rsidRPr="00B92B47">
              <w:rPr>
                <w:sz w:val="21"/>
                <w:szCs w:val="21"/>
              </w:rPr>
              <w:tab/>
            </w:r>
            <w:r w:rsidR="006C4072" w:rsidRPr="00B92B47">
              <w:rPr>
                <w:rFonts w:cs="Arial"/>
                <w:sz w:val="21"/>
                <w:szCs w:val="21"/>
                <w:lang w:eastAsia="en-GB"/>
              </w:rPr>
              <w:t>Identify the input device and associated software to use</w:t>
            </w:r>
          </w:p>
          <w:p w14:paraId="6549C3FE" w14:textId="77777777" w:rsidR="006C4072" w:rsidRPr="000D0E95" w:rsidRDefault="00FB2F5B" w:rsidP="000D0E95">
            <w:pPr>
              <w:spacing w:before="40" w:after="240" w:line="260" w:lineRule="atLeast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5406D2" w:rsidRPr="00B92B47">
              <w:rPr>
                <w:rFonts w:cs="Arial"/>
                <w:color w:val="000000"/>
                <w:sz w:val="21"/>
                <w:szCs w:val="21"/>
                <w:lang w:eastAsia="en-GB"/>
              </w:rPr>
              <w:t>1.2</w:t>
            </w:r>
            <w:r w:rsidR="005406D2" w:rsidRPr="00B92B47">
              <w:rPr>
                <w:sz w:val="21"/>
                <w:szCs w:val="21"/>
              </w:rPr>
              <w:tab/>
            </w:r>
            <w:r w:rsidR="006C4072" w:rsidRPr="00B92B47">
              <w:rPr>
                <w:rFonts w:cs="Arial"/>
                <w:sz w:val="21"/>
                <w:szCs w:val="21"/>
                <w:lang w:eastAsia="en-GB"/>
              </w:rPr>
              <w:t>Use input devices and built-in audio software to record information to meet needs</w:t>
            </w:r>
          </w:p>
          <w:p w14:paraId="59F0D1BF" w14:textId="77777777" w:rsidR="006C4072" w:rsidRPr="00B92B47" w:rsidRDefault="00FB2F5B" w:rsidP="000D0E95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>
              <w:rPr>
                <w:rFonts w:cs="Arial"/>
                <w:sz w:val="21"/>
                <w:szCs w:val="21"/>
                <w:lang w:eastAsia="en-GB"/>
              </w:rPr>
              <w:t>A</w:t>
            </w:r>
            <w:r w:rsidR="006C4072" w:rsidRPr="00B92B47">
              <w:rPr>
                <w:rFonts w:cs="Arial"/>
                <w:sz w:val="21"/>
                <w:szCs w:val="21"/>
                <w:lang w:eastAsia="en-GB"/>
              </w:rPr>
              <w:t xml:space="preserve">1.3 </w:t>
            </w:r>
            <w:r w:rsidR="005406D2" w:rsidRPr="00B92B47">
              <w:rPr>
                <w:sz w:val="21"/>
                <w:szCs w:val="21"/>
              </w:rPr>
              <w:tab/>
            </w:r>
            <w:r w:rsidR="006C4072" w:rsidRPr="00B92B47">
              <w:rPr>
                <w:rFonts w:cs="Arial"/>
                <w:sz w:val="21"/>
                <w:szCs w:val="21"/>
                <w:lang w:eastAsia="en-GB"/>
              </w:rPr>
              <w:t xml:space="preserve">Identify the file </w:t>
            </w:r>
            <w:r w:rsidR="005406D2" w:rsidRPr="00B92B47">
              <w:rPr>
                <w:rFonts w:cs="Arial"/>
                <w:sz w:val="21"/>
                <w:szCs w:val="21"/>
                <w:lang w:eastAsia="en-GB"/>
              </w:rPr>
              <w:t>format used by the input device</w:t>
            </w:r>
          </w:p>
          <w:p w14:paraId="06AB6A80" w14:textId="77777777" w:rsidR="001E5012" w:rsidRPr="000D0E95" w:rsidRDefault="00FB2F5B" w:rsidP="000D0E95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>
              <w:rPr>
                <w:rFonts w:cs="Arial"/>
                <w:sz w:val="21"/>
                <w:szCs w:val="21"/>
                <w:lang w:eastAsia="en-GB"/>
              </w:rPr>
              <w:t>A</w:t>
            </w:r>
            <w:r w:rsidR="006C4072" w:rsidRPr="00B92B47">
              <w:rPr>
                <w:rFonts w:cs="Arial"/>
                <w:sz w:val="21"/>
                <w:szCs w:val="21"/>
                <w:lang w:eastAsia="en-GB"/>
              </w:rPr>
              <w:t>1.4</w:t>
            </w:r>
            <w:r w:rsidR="005406D2" w:rsidRPr="00B92B47">
              <w:rPr>
                <w:sz w:val="21"/>
                <w:szCs w:val="21"/>
              </w:rPr>
              <w:tab/>
            </w:r>
            <w:r w:rsidR="006C4072" w:rsidRPr="00B92B47">
              <w:rPr>
                <w:rFonts w:cs="Arial"/>
                <w:sz w:val="21"/>
                <w:szCs w:val="21"/>
                <w:lang w:eastAsia="en-GB"/>
              </w:rPr>
              <w:t>Store and retrieve sequences using pre-set file formats, in line with local guidelines and conventions where available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695E" w14:textId="77777777" w:rsidR="006C4072" w:rsidRPr="005406D2" w:rsidRDefault="00FB2F5B" w:rsidP="005406D2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6C4072" w:rsidRPr="005406D2">
              <w:rPr>
                <w:sz w:val="22"/>
                <w:szCs w:val="22"/>
              </w:rPr>
              <w:t>1.1</w:t>
            </w:r>
            <w:r w:rsidR="005406D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A</w:t>
            </w:r>
            <w:r w:rsidR="006C4072" w:rsidRPr="005406D2">
              <w:rPr>
                <w:sz w:val="22"/>
                <w:szCs w:val="22"/>
              </w:rPr>
              <w:t>1.2</w:t>
            </w:r>
            <w:r w:rsidR="005406D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A</w:t>
            </w:r>
            <w:r w:rsidR="006C4072" w:rsidRPr="005406D2">
              <w:rPr>
                <w:sz w:val="22"/>
                <w:szCs w:val="22"/>
              </w:rPr>
              <w:t xml:space="preserve">1.3 &amp; </w:t>
            </w:r>
            <w:r>
              <w:rPr>
                <w:sz w:val="22"/>
                <w:szCs w:val="22"/>
              </w:rPr>
              <w:t>A</w:t>
            </w:r>
            <w:r w:rsidR="006C4072" w:rsidRPr="005406D2">
              <w:rPr>
                <w:sz w:val="22"/>
                <w:szCs w:val="22"/>
              </w:rPr>
              <w:t>1.4</w:t>
            </w:r>
            <w:r w:rsidR="006C5E0E">
              <w:rPr>
                <w:sz w:val="22"/>
                <w:szCs w:val="22"/>
              </w:rPr>
              <w:t xml:space="preserve">  </w:t>
            </w:r>
            <w:r w:rsidR="006C4072" w:rsidRPr="005406D2">
              <w:rPr>
                <w:sz w:val="22"/>
                <w:szCs w:val="22"/>
              </w:rPr>
              <w:t>Create at least two examples of audio using the built</w:t>
            </w:r>
            <w:r w:rsidR="00B92B47">
              <w:rPr>
                <w:sz w:val="22"/>
                <w:szCs w:val="22"/>
              </w:rPr>
              <w:t>-</w:t>
            </w:r>
            <w:r w:rsidR="006C4072" w:rsidRPr="005406D2">
              <w:rPr>
                <w:sz w:val="22"/>
                <w:szCs w:val="22"/>
              </w:rPr>
              <w:t>in software and format</w:t>
            </w:r>
            <w:r w:rsidR="00B92B47">
              <w:rPr>
                <w:sz w:val="22"/>
                <w:szCs w:val="22"/>
              </w:rPr>
              <w:t>,</w:t>
            </w:r>
            <w:r w:rsidR="006C4072" w:rsidRPr="005406D2">
              <w:rPr>
                <w:sz w:val="22"/>
                <w:szCs w:val="22"/>
              </w:rPr>
              <w:t xml:space="preserve"> correct for the input device, ensuring that the audi</w:t>
            </w:r>
            <w:r w:rsidR="00B92B47">
              <w:rPr>
                <w:sz w:val="22"/>
                <w:szCs w:val="22"/>
              </w:rPr>
              <w:t>o can be retrieved after saving</w:t>
            </w:r>
            <w:r w:rsidR="006C5E0E">
              <w:rPr>
                <w:sz w:val="22"/>
                <w:szCs w:val="22"/>
              </w:rPr>
              <w:t>.</w:t>
            </w:r>
          </w:p>
          <w:p w14:paraId="11D4362F" w14:textId="77777777" w:rsidR="00990A72" w:rsidRPr="005406D2" w:rsidRDefault="00990A72" w:rsidP="001E5012">
            <w:pPr>
              <w:rPr>
                <w:sz w:val="20"/>
              </w:rPr>
            </w:pPr>
          </w:p>
          <w:p w14:paraId="152F6672" w14:textId="77777777" w:rsidR="006C4072" w:rsidRPr="001E5012" w:rsidRDefault="006C4072" w:rsidP="00FB2F5B">
            <w:pPr>
              <w:pStyle w:val="Examples"/>
            </w:pPr>
            <w:r w:rsidRPr="00B92B47">
              <w:rPr>
                <w:b/>
              </w:rPr>
              <w:t>Examples:</w:t>
            </w:r>
            <w:r w:rsidRPr="001E5012">
              <w:t xml:space="preserve"> </w:t>
            </w:r>
            <w:r w:rsidR="00FB2F5B" w:rsidRPr="00FB2F5B">
              <w:t>Input devices</w:t>
            </w:r>
            <w:r w:rsidR="00FB2F5B">
              <w:t>:</w:t>
            </w:r>
            <w:r w:rsidR="00FB2F5B" w:rsidRPr="00FB2F5B">
              <w:t xml:space="preserve"> </w:t>
            </w:r>
            <w:r w:rsidRPr="001E5012">
              <w:t xml:space="preserve">webcam, video camera, microphone, Dictaphone, mobile phone; Input techniques: copy and paste, screen grabs/shots, file download (eg connect </w:t>
            </w:r>
            <w:smartTag w:uri="urn:schemas-microsoft-com:office:smarttags" w:element="stockticker">
              <w:r w:rsidRPr="001E5012">
                <w:t>USB</w:t>
              </w:r>
            </w:smartTag>
            <w:r w:rsidRPr="001E5012">
              <w:t xml:space="preserve"> lead, drag and drop).</w:t>
            </w:r>
            <w:r w:rsidR="00FB2F5B">
              <w:t xml:space="preserve">  </w:t>
            </w:r>
            <w:r w:rsidRPr="00FB2F5B">
              <w:t>File format:</w:t>
            </w:r>
            <w:r w:rsidRPr="001E5012">
              <w:t xml:space="preserve"> supported by the software used (eg MP3,</w:t>
            </w:r>
            <w:r w:rsidR="00441D0A" w:rsidRPr="001E5012">
              <w:t xml:space="preserve"> </w:t>
            </w:r>
            <w:r w:rsidRPr="001E5012">
              <w:t>wav).</w:t>
            </w:r>
            <w:r w:rsidR="00FB2F5B">
              <w:t xml:space="preserve">  </w:t>
            </w:r>
            <w:r w:rsidRPr="00FB2F5B">
              <w:t>Store and retrieve:</w:t>
            </w:r>
            <w:r w:rsidRPr="001E5012">
              <w:t xml:space="preserve"> </w:t>
            </w:r>
            <w:r w:rsidR="00FB2F5B">
              <w:t>f</w:t>
            </w:r>
            <w:r w:rsidRPr="001E5012">
              <w:t>iles (eg create, name, open, save, save as, close</w:t>
            </w:r>
            <w:r w:rsidR="00D76DC0" w:rsidRPr="001E5012">
              <w:t>, find</w:t>
            </w:r>
            <w:r w:rsidR="00B92B47">
              <w:t>).</w:t>
            </w:r>
          </w:p>
          <w:p w14:paraId="5679CDD3" w14:textId="77777777" w:rsidR="006C4072" w:rsidRPr="001E5012" w:rsidRDefault="006C4072" w:rsidP="001E5012">
            <w:pPr>
              <w:rPr>
                <w:sz w:val="22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9EA27" w14:textId="77777777" w:rsidR="002C3526" w:rsidRPr="009E0B85" w:rsidRDefault="003F62D0" w:rsidP="003261A3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 w:rsidR="003261A3">
              <w:rPr>
                <w:rFonts w:cs="Arial"/>
                <w:bCs/>
              </w:rPr>
              <w:t> </w:t>
            </w:r>
            <w:r w:rsidR="003261A3">
              <w:rPr>
                <w:rFonts w:cs="Arial"/>
                <w:bCs/>
              </w:rPr>
              <w:t> </w:t>
            </w:r>
            <w:r w:rsidR="003261A3">
              <w:rPr>
                <w:rFonts w:cs="Arial"/>
                <w:bCs/>
              </w:rPr>
              <w:t> </w:t>
            </w:r>
            <w:r w:rsidR="003261A3">
              <w:rPr>
                <w:rFonts w:cs="Arial"/>
                <w:bCs/>
              </w:rPr>
              <w:t> </w:t>
            </w:r>
            <w:r w:rsidR="003261A3"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54AA584" w14:textId="77777777" w:rsidR="005B195B" w:rsidRDefault="005B195B">
      <w:pPr>
        <w:sectPr w:rsidR="005B195B" w:rsidSect="00142D20">
          <w:type w:val="continuous"/>
          <w:pgSz w:w="16838" w:h="11906" w:orient="landscape" w:code="9"/>
          <w:pgMar w:top="851" w:right="851" w:bottom="851" w:left="851" w:header="567" w:footer="567" w:gutter="0"/>
          <w:cols w:space="708"/>
          <w:docGrid w:linePitch="360"/>
        </w:sectPr>
      </w:pPr>
    </w:p>
    <w:p w14:paraId="4BBCAF31" w14:textId="77777777" w:rsidR="005B195B" w:rsidRDefault="005B195B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1"/>
        <w:gridCol w:w="6500"/>
        <w:gridCol w:w="5011"/>
      </w:tblGrid>
      <w:tr w:rsidR="005B195B" w:rsidRPr="001E5012" w14:paraId="71EF4CAE" w14:textId="77777777" w:rsidTr="004853F3">
        <w:trPr>
          <w:trHeight w:val="552"/>
          <w:tblHeader/>
        </w:trPr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99B68E" w14:textId="77777777" w:rsidR="005B195B" w:rsidRPr="001E5012" w:rsidRDefault="005B195B" w:rsidP="004853F3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1E5012">
              <w:rPr>
                <w:rFonts w:cs="Arial"/>
                <w:lang w:val="en-GB"/>
              </w:rPr>
              <w:t>Criteria</w:t>
            </w:r>
          </w:p>
        </w:tc>
        <w:tc>
          <w:tcPr>
            <w:tcW w:w="21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FD3190" w14:textId="77777777" w:rsidR="005B195B" w:rsidRPr="001E5012" w:rsidRDefault="005B195B" w:rsidP="004853F3">
            <w:pPr>
              <w:rPr>
                <w:b/>
                <w:i/>
              </w:rPr>
            </w:pPr>
            <w:r w:rsidRPr="001E5012">
              <w:rPr>
                <w:b/>
                <w:sz w:val="22"/>
              </w:rPr>
              <w:t>Evidence</w:t>
            </w:r>
            <w:r w:rsidRPr="001E5012">
              <w:rPr>
                <w:b/>
                <w:i/>
                <w:sz w:val="22"/>
              </w:rPr>
              <w:t xml:space="preserve"> </w:t>
            </w:r>
            <w:r w:rsidRPr="001E5012">
              <w:rPr>
                <w:b/>
                <w:sz w:val="22"/>
              </w:rPr>
              <w:t>Requirements</w:t>
            </w:r>
            <w:r w:rsidRPr="001E5012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1632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3634231" w14:textId="77777777" w:rsidR="005B195B" w:rsidRPr="001E5012" w:rsidRDefault="005B195B" w:rsidP="004853F3">
            <w:pPr>
              <w:pStyle w:val="checklist2"/>
              <w:rPr>
                <w:i w:val="0"/>
                <w:sz w:val="24"/>
                <w:szCs w:val="24"/>
                <w:lang w:val="en-GB"/>
              </w:rPr>
            </w:pPr>
            <w:r w:rsidRPr="001E5012">
              <w:rPr>
                <w:i w:val="0"/>
                <w:sz w:val="22"/>
                <w:szCs w:val="24"/>
                <w:lang w:val="en-GB"/>
              </w:rPr>
              <w:t>Details/Page Number/Location of Evidence</w:t>
            </w:r>
          </w:p>
        </w:tc>
      </w:tr>
      <w:tr w:rsidR="00283DAA" w:rsidRPr="001E5012" w14:paraId="12222F73" w14:textId="77777777" w:rsidTr="000D0E95">
        <w:trPr>
          <w:trHeight w:val="416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AB39" w14:textId="77777777" w:rsidR="005307A3" w:rsidRPr="000D0E95" w:rsidRDefault="00FB2F5B" w:rsidP="000D0E95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rFonts w:cs="Arial"/>
                <w:lang w:val="en-GB"/>
              </w:rPr>
            </w:pPr>
            <w:r>
              <w:t>A2</w:t>
            </w:r>
            <w:r w:rsidRPr="00B92B47">
              <w:rPr>
                <w:sz w:val="21"/>
                <w:szCs w:val="21"/>
              </w:rPr>
              <w:tab/>
            </w:r>
            <w:r w:rsidR="00B92B47" w:rsidRPr="001E5012">
              <w:t xml:space="preserve">Use audio </w:t>
            </w:r>
            <w:r w:rsidR="005307A3" w:rsidRPr="001E5012">
              <w:t>software tool</w:t>
            </w:r>
            <w:r w:rsidR="00B92B47">
              <w:t>s to combine and edit sequences</w:t>
            </w:r>
            <w:r w:rsidR="006C5E0E">
              <w:t>.</w:t>
            </w:r>
          </w:p>
          <w:p w14:paraId="187E4E80" w14:textId="77777777" w:rsidR="00B92B47" w:rsidRPr="000C28F3" w:rsidRDefault="00FB2F5B" w:rsidP="000D0E95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B92B47" w:rsidRPr="000C28F3">
              <w:rPr>
                <w:rFonts w:cs="Arial"/>
                <w:color w:val="000000"/>
                <w:sz w:val="21"/>
                <w:szCs w:val="21"/>
                <w:lang w:eastAsia="en-GB"/>
              </w:rPr>
              <w:t>2.1</w:t>
            </w:r>
            <w:r w:rsidR="00B92B47" w:rsidRPr="000C28F3">
              <w:rPr>
                <w:sz w:val="21"/>
                <w:szCs w:val="21"/>
              </w:rPr>
              <w:tab/>
            </w:r>
            <w:r w:rsidR="005307A3" w:rsidRPr="000C28F3">
              <w:rPr>
                <w:rFonts w:cs="Arial"/>
                <w:sz w:val="21"/>
                <w:szCs w:val="21"/>
                <w:lang w:eastAsia="en-GB"/>
              </w:rPr>
              <w:t>Identify the audio editing software to use for the file for</w:t>
            </w:r>
            <w:r w:rsidR="00B92B47" w:rsidRPr="000C28F3">
              <w:rPr>
                <w:rFonts w:cs="Arial"/>
                <w:sz w:val="21"/>
                <w:szCs w:val="21"/>
                <w:lang w:eastAsia="en-GB"/>
              </w:rPr>
              <w:t>mat</w:t>
            </w:r>
          </w:p>
          <w:p w14:paraId="40963F18" w14:textId="77777777" w:rsidR="000C28F3" w:rsidRPr="000C28F3" w:rsidRDefault="00FB2F5B" w:rsidP="000D0E95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>
              <w:rPr>
                <w:rFonts w:cs="Arial"/>
                <w:sz w:val="21"/>
                <w:szCs w:val="21"/>
                <w:lang w:eastAsia="en-GB"/>
              </w:rPr>
              <w:t>A2.2</w:t>
            </w:r>
            <w:r w:rsidRPr="00B92B47">
              <w:rPr>
                <w:sz w:val="21"/>
                <w:szCs w:val="21"/>
              </w:rPr>
              <w:tab/>
            </w:r>
            <w:r w:rsidR="005307A3" w:rsidRPr="000C28F3">
              <w:rPr>
                <w:rFonts w:cs="Arial"/>
                <w:sz w:val="21"/>
                <w:szCs w:val="21"/>
                <w:lang w:eastAsia="en-GB"/>
              </w:rPr>
              <w:t>Cut and past</w:t>
            </w:r>
            <w:r w:rsidR="000C28F3" w:rsidRPr="000C28F3">
              <w:rPr>
                <w:rFonts w:cs="Arial"/>
                <w:sz w:val="21"/>
                <w:szCs w:val="21"/>
                <w:lang w:eastAsia="en-GB"/>
              </w:rPr>
              <w:t>e short sequences to meet needs</w:t>
            </w:r>
          </w:p>
          <w:p w14:paraId="5EFF5734" w14:textId="77777777" w:rsidR="000C28F3" w:rsidRPr="000C28F3" w:rsidRDefault="00FB2F5B" w:rsidP="000D0E95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>
              <w:rPr>
                <w:rFonts w:cs="Arial"/>
                <w:sz w:val="21"/>
                <w:szCs w:val="21"/>
                <w:lang w:eastAsia="en-GB"/>
              </w:rPr>
              <w:t>A2.3</w:t>
            </w:r>
            <w:r w:rsidRPr="00B92B47">
              <w:rPr>
                <w:sz w:val="21"/>
                <w:szCs w:val="21"/>
              </w:rPr>
              <w:tab/>
            </w:r>
            <w:r w:rsidR="005307A3" w:rsidRPr="000C28F3">
              <w:rPr>
                <w:rFonts w:cs="Arial"/>
                <w:sz w:val="21"/>
                <w:szCs w:val="21"/>
                <w:lang w:eastAsia="en-GB"/>
              </w:rPr>
              <w:t>Combine information of different forms or from different sources, in line</w:t>
            </w:r>
            <w:r w:rsidR="000C28F3" w:rsidRPr="000C28F3">
              <w:rPr>
                <w:rFonts w:cs="Arial"/>
                <w:sz w:val="21"/>
                <w:szCs w:val="21"/>
                <w:lang w:eastAsia="en-GB"/>
              </w:rPr>
              <w:t xml:space="preserve"> with any copyright constraints</w:t>
            </w:r>
          </w:p>
          <w:p w14:paraId="04C15DC8" w14:textId="77777777" w:rsidR="005307A3" w:rsidRPr="000D0E95" w:rsidRDefault="00FB2F5B" w:rsidP="000D0E95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0D0E95">
              <w:rPr>
                <w:rFonts w:cs="Arial"/>
                <w:sz w:val="21"/>
                <w:szCs w:val="21"/>
                <w:lang w:eastAsia="en-GB"/>
              </w:rPr>
              <w:t>A2.4</w:t>
            </w:r>
            <w:r w:rsidRPr="000D0E95">
              <w:rPr>
                <w:rFonts w:cs="Arial"/>
                <w:sz w:val="21"/>
                <w:szCs w:val="21"/>
                <w:lang w:eastAsia="en-GB"/>
              </w:rPr>
              <w:tab/>
            </w:r>
            <w:r w:rsidR="005307A3" w:rsidRPr="000D0E95">
              <w:rPr>
                <w:rFonts w:cs="Arial"/>
                <w:sz w:val="21"/>
                <w:szCs w:val="21"/>
                <w:lang w:eastAsia="en-GB"/>
              </w:rPr>
              <w:t>Identify copyright constraints on using others’ information</w:t>
            </w:r>
          </w:p>
        </w:tc>
        <w:tc>
          <w:tcPr>
            <w:tcW w:w="2117" w:type="pct"/>
            <w:tcBorders>
              <w:left w:val="single" w:sz="4" w:space="0" w:color="auto"/>
              <w:right w:val="single" w:sz="4" w:space="0" w:color="auto"/>
            </w:tcBorders>
          </w:tcPr>
          <w:p w14:paraId="093766C0" w14:textId="77777777" w:rsidR="006C4072" w:rsidRPr="000C28F3" w:rsidRDefault="00FB2F5B" w:rsidP="000C28F3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5307A3" w:rsidRPr="000C28F3">
              <w:rPr>
                <w:sz w:val="22"/>
                <w:szCs w:val="22"/>
              </w:rPr>
              <w:t>2.1</w:t>
            </w:r>
            <w:r w:rsidR="000C28F3" w:rsidRPr="000C28F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A</w:t>
            </w:r>
            <w:r w:rsidR="005307A3" w:rsidRPr="000C28F3">
              <w:rPr>
                <w:sz w:val="22"/>
                <w:szCs w:val="22"/>
              </w:rPr>
              <w:t>2.2</w:t>
            </w:r>
            <w:r w:rsidR="000C28F3" w:rsidRPr="000C28F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A</w:t>
            </w:r>
            <w:r w:rsidR="005307A3" w:rsidRPr="000C28F3">
              <w:rPr>
                <w:sz w:val="22"/>
                <w:szCs w:val="22"/>
              </w:rPr>
              <w:t xml:space="preserve">2.3 &amp; </w:t>
            </w:r>
            <w:r>
              <w:rPr>
                <w:sz w:val="22"/>
                <w:szCs w:val="22"/>
              </w:rPr>
              <w:t>A</w:t>
            </w:r>
            <w:r w:rsidR="005307A3" w:rsidRPr="000C28F3">
              <w:rPr>
                <w:sz w:val="22"/>
                <w:szCs w:val="22"/>
              </w:rPr>
              <w:t>2.4</w:t>
            </w:r>
            <w:r w:rsidR="006C5E0E">
              <w:rPr>
                <w:sz w:val="22"/>
                <w:szCs w:val="22"/>
              </w:rPr>
              <w:t xml:space="preserve">  </w:t>
            </w:r>
            <w:r w:rsidR="006C4072" w:rsidRPr="000C28F3">
              <w:rPr>
                <w:sz w:val="22"/>
                <w:szCs w:val="22"/>
              </w:rPr>
              <w:t>Combine different pieces of audio to form a larger piece (this c</w:t>
            </w:r>
            <w:r w:rsidR="000C28F3" w:rsidRPr="000C28F3">
              <w:rPr>
                <w:sz w:val="22"/>
                <w:szCs w:val="22"/>
              </w:rPr>
              <w:t xml:space="preserve">ould be the same audio used in </w:t>
            </w:r>
            <w:r>
              <w:rPr>
                <w:sz w:val="22"/>
                <w:szCs w:val="22"/>
              </w:rPr>
              <w:t>A</w:t>
            </w:r>
            <w:r w:rsidR="006C4072" w:rsidRPr="000C28F3">
              <w:rPr>
                <w:sz w:val="22"/>
                <w:szCs w:val="22"/>
              </w:rPr>
              <w:t>1).  Create at least two different examples, ensuring any copyright constraints are adhered to and acknowledged.</w:t>
            </w:r>
            <w:r w:rsidR="005307A3" w:rsidRPr="000C28F3">
              <w:rPr>
                <w:sz w:val="22"/>
                <w:szCs w:val="22"/>
              </w:rPr>
              <w:t xml:space="preserve"> </w:t>
            </w:r>
            <w:r w:rsidR="000C28F3" w:rsidRPr="000C28F3">
              <w:rPr>
                <w:sz w:val="22"/>
                <w:szCs w:val="22"/>
              </w:rPr>
              <w:t xml:space="preserve"> </w:t>
            </w:r>
            <w:r w:rsidR="006C4072" w:rsidRPr="000C28F3">
              <w:rPr>
                <w:sz w:val="22"/>
                <w:szCs w:val="22"/>
              </w:rPr>
              <w:t>Identify the audio editing software to use for the file format.</w:t>
            </w:r>
            <w:r w:rsidR="000C28F3" w:rsidRPr="000C28F3">
              <w:rPr>
                <w:sz w:val="22"/>
                <w:szCs w:val="22"/>
              </w:rPr>
              <w:t xml:space="preserve">  </w:t>
            </w:r>
            <w:r w:rsidR="006C4072" w:rsidRPr="000C28F3">
              <w:rPr>
                <w:sz w:val="22"/>
                <w:szCs w:val="22"/>
              </w:rPr>
              <w:t>Cut and paste short sequences to meet needs, combining information of different forms or from different sources, in line with any copyright constrai</w:t>
            </w:r>
            <w:r w:rsidR="00735D5F">
              <w:rPr>
                <w:sz w:val="22"/>
                <w:szCs w:val="22"/>
              </w:rPr>
              <w:t>nts</w:t>
            </w:r>
            <w:r w:rsidR="006C5E0E">
              <w:rPr>
                <w:sz w:val="22"/>
                <w:szCs w:val="22"/>
              </w:rPr>
              <w:t>.</w:t>
            </w:r>
          </w:p>
          <w:p w14:paraId="2D6D83DB" w14:textId="77777777" w:rsidR="006C4072" w:rsidRPr="001E5012" w:rsidRDefault="006C4072" w:rsidP="000C28F3">
            <w:pPr>
              <w:pStyle w:val="Examples"/>
            </w:pPr>
          </w:p>
          <w:p w14:paraId="5D68338F" w14:textId="77777777" w:rsidR="005C78A7" w:rsidRDefault="006C4072" w:rsidP="00FB2F5B">
            <w:pPr>
              <w:pStyle w:val="Examples"/>
            </w:pPr>
            <w:r w:rsidRPr="00735D5F">
              <w:rPr>
                <w:b/>
              </w:rPr>
              <w:t>Examples:</w:t>
            </w:r>
            <w:r w:rsidRPr="001E5012">
              <w:t xml:space="preserve"> </w:t>
            </w:r>
            <w:r w:rsidR="006C5E0E">
              <w:t xml:space="preserve"> </w:t>
            </w:r>
            <w:r w:rsidR="00FB2F5B" w:rsidRPr="00FB2F5B">
              <w:t>Sequence:</w:t>
            </w:r>
            <w:r w:rsidR="00FB2F5B" w:rsidRPr="001E5012">
              <w:t xml:space="preserve"> </w:t>
            </w:r>
            <w:r w:rsidRPr="001E5012">
              <w:t>specially recorded, existing; short (eg less than 2 mins)</w:t>
            </w:r>
            <w:r w:rsidR="00735D5F">
              <w:t>.</w:t>
            </w:r>
            <w:r w:rsidR="00FB2F5B">
              <w:t xml:space="preserve">  </w:t>
            </w:r>
            <w:r w:rsidRPr="00FB2F5B">
              <w:t>Combine information:</w:t>
            </w:r>
            <w:r w:rsidRPr="001E5012">
              <w:t xml:space="preserve"> audio clips into presentations</w:t>
            </w:r>
            <w:r w:rsidR="00735D5F">
              <w:t>.</w:t>
            </w:r>
            <w:r w:rsidR="00FB2F5B">
              <w:t xml:space="preserve">  </w:t>
            </w:r>
            <w:r w:rsidRPr="00FB2F5B">
              <w:t>Techniques:</w:t>
            </w:r>
            <w:r w:rsidRPr="001E5012">
              <w:t xml:space="preserve"> cut, trim, copy and paste, insert, screen grabs/shots</w:t>
            </w:r>
            <w:r w:rsidR="00735D5F">
              <w:t>.</w:t>
            </w:r>
            <w:r w:rsidR="00FB2F5B">
              <w:t xml:space="preserve">  </w:t>
            </w:r>
            <w:r w:rsidRPr="00FB2F5B">
              <w:t>Forms of information:</w:t>
            </w:r>
            <w:r w:rsidRPr="001E5012">
              <w:t xml:space="preserve"> sound (eg spoken word, music, sound effects).</w:t>
            </w:r>
            <w:r w:rsidR="00FB2F5B">
              <w:t xml:space="preserve">  </w:t>
            </w:r>
            <w:r w:rsidRPr="00FB2F5B">
              <w:t>Copyright constraints:</w:t>
            </w:r>
            <w:r w:rsidRPr="001E5012">
              <w:t xml:space="preserve"> Effect of copyright law (eg on music downloads or use of other people’s sounds), acknowledgment of sources, avoiding plagiarism, permission</w:t>
            </w:r>
            <w:r w:rsidR="00735D5F">
              <w:t>s.</w:t>
            </w:r>
          </w:p>
          <w:p w14:paraId="018EEE56" w14:textId="77777777" w:rsidR="00735D5F" w:rsidRPr="001E5012" w:rsidRDefault="00735D5F" w:rsidP="000C28F3">
            <w:pPr>
              <w:pStyle w:val="Examples"/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A169B" w14:textId="77777777" w:rsidR="00283DAA" w:rsidRPr="006C5E0E" w:rsidRDefault="003F62D0" w:rsidP="006C5E0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4830660" w14:textId="77777777" w:rsidR="005B195B" w:rsidRDefault="005B195B">
      <w:pPr>
        <w:sectPr w:rsidR="005B195B" w:rsidSect="005B195B">
          <w:pgSz w:w="16838" w:h="11906" w:orient="landscape" w:code="9"/>
          <w:pgMar w:top="851" w:right="851" w:bottom="851" w:left="851" w:header="567" w:footer="567" w:gutter="0"/>
          <w:cols w:space="708"/>
          <w:docGrid w:linePitch="360"/>
        </w:sectPr>
      </w:pPr>
    </w:p>
    <w:p w14:paraId="7198622B" w14:textId="77777777" w:rsidR="005B195B" w:rsidRDefault="005B195B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1"/>
        <w:gridCol w:w="6500"/>
        <w:gridCol w:w="5011"/>
      </w:tblGrid>
      <w:tr w:rsidR="005B195B" w:rsidRPr="001E5012" w14:paraId="177606E8" w14:textId="77777777" w:rsidTr="004853F3">
        <w:trPr>
          <w:trHeight w:val="552"/>
          <w:tblHeader/>
        </w:trPr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FB0EE4" w14:textId="77777777" w:rsidR="005B195B" w:rsidRPr="001E5012" w:rsidRDefault="005B195B" w:rsidP="004853F3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1E5012">
              <w:rPr>
                <w:rFonts w:cs="Arial"/>
                <w:lang w:val="en-GB"/>
              </w:rPr>
              <w:t>Criteria</w:t>
            </w:r>
          </w:p>
        </w:tc>
        <w:tc>
          <w:tcPr>
            <w:tcW w:w="21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774A06" w14:textId="77777777" w:rsidR="005B195B" w:rsidRPr="001E5012" w:rsidRDefault="005B195B" w:rsidP="004853F3">
            <w:pPr>
              <w:rPr>
                <w:b/>
                <w:i/>
              </w:rPr>
            </w:pPr>
            <w:r w:rsidRPr="001E5012">
              <w:rPr>
                <w:b/>
                <w:sz w:val="22"/>
              </w:rPr>
              <w:t>Evidence</w:t>
            </w:r>
            <w:r w:rsidRPr="001E5012">
              <w:rPr>
                <w:b/>
                <w:i/>
                <w:sz w:val="22"/>
              </w:rPr>
              <w:t xml:space="preserve"> </w:t>
            </w:r>
            <w:r w:rsidRPr="001E5012">
              <w:rPr>
                <w:b/>
                <w:sz w:val="22"/>
              </w:rPr>
              <w:t>Requirements</w:t>
            </w:r>
            <w:r w:rsidRPr="001E5012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1632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25F9223" w14:textId="77777777" w:rsidR="005B195B" w:rsidRPr="001E5012" w:rsidRDefault="005B195B" w:rsidP="004853F3">
            <w:pPr>
              <w:pStyle w:val="checklist2"/>
              <w:rPr>
                <w:i w:val="0"/>
                <w:sz w:val="24"/>
                <w:szCs w:val="24"/>
                <w:lang w:val="en-GB"/>
              </w:rPr>
            </w:pPr>
            <w:r w:rsidRPr="001E5012">
              <w:rPr>
                <w:i w:val="0"/>
                <w:sz w:val="22"/>
                <w:szCs w:val="24"/>
                <w:lang w:val="en-GB"/>
              </w:rPr>
              <w:t>Details/Page Number/Location of Evidence</w:t>
            </w:r>
          </w:p>
        </w:tc>
      </w:tr>
      <w:tr w:rsidR="00735D5F" w:rsidRPr="006C5E0E" w14:paraId="7B7F65FA" w14:textId="77777777" w:rsidTr="000D0E95">
        <w:trPr>
          <w:trHeight w:val="416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C2FB" w14:textId="77777777" w:rsidR="00735D5F" w:rsidRPr="000D0E95" w:rsidRDefault="00FB2F5B" w:rsidP="000D0E95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</w:pPr>
            <w:r w:rsidRPr="000D0E95">
              <w:t>A3</w:t>
            </w:r>
            <w:r w:rsidRPr="000D0E95">
              <w:rPr>
                <w:sz w:val="21"/>
                <w:szCs w:val="21"/>
              </w:rPr>
              <w:tab/>
            </w:r>
            <w:r w:rsidR="00735D5F" w:rsidRPr="000D0E95">
              <w:t>Play and present audio sequences</w:t>
            </w:r>
            <w:r w:rsidR="006C5E0E">
              <w:t>.</w:t>
            </w:r>
          </w:p>
          <w:p w14:paraId="138BE2B7" w14:textId="77777777" w:rsidR="00735D5F" w:rsidRPr="000D0E95" w:rsidRDefault="00FB2F5B" w:rsidP="000D0E95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rFonts w:cs="Arial"/>
                <w:b w:val="0"/>
                <w:sz w:val="21"/>
                <w:szCs w:val="21"/>
                <w:lang w:eastAsia="en-GB"/>
              </w:rPr>
            </w:pPr>
            <w:r w:rsidRPr="000D0E95">
              <w:rPr>
                <w:rFonts w:cs="Arial"/>
                <w:b w:val="0"/>
                <w:sz w:val="21"/>
                <w:szCs w:val="21"/>
                <w:lang w:eastAsia="en-GB"/>
              </w:rPr>
              <w:t>A</w:t>
            </w:r>
            <w:r w:rsidR="00735D5F" w:rsidRPr="000D0E95">
              <w:rPr>
                <w:rFonts w:cs="Arial"/>
                <w:b w:val="0"/>
                <w:sz w:val="21"/>
                <w:szCs w:val="21"/>
                <w:lang w:eastAsia="en-GB"/>
              </w:rPr>
              <w:t>3.1</w:t>
            </w:r>
            <w:r w:rsidR="00735D5F" w:rsidRPr="000D0E95">
              <w:rPr>
                <w:b w:val="0"/>
                <w:sz w:val="21"/>
                <w:szCs w:val="21"/>
              </w:rPr>
              <w:tab/>
            </w:r>
            <w:r w:rsidR="00735D5F" w:rsidRPr="000D0E95">
              <w:rPr>
                <w:rFonts w:cs="Arial"/>
                <w:b w:val="0"/>
                <w:sz w:val="21"/>
                <w:szCs w:val="21"/>
                <w:lang w:eastAsia="en-GB"/>
              </w:rPr>
              <w:t>Identify appropriate playback software to use for the sequence</w:t>
            </w:r>
          </w:p>
          <w:p w14:paraId="78853D8D" w14:textId="77777777" w:rsidR="00735D5F" w:rsidRPr="000D0E95" w:rsidRDefault="00FB2F5B" w:rsidP="000D0E95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b w:val="0"/>
                <w:sz w:val="21"/>
                <w:szCs w:val="21"/>
              </w:rPr>
            </w:pPr>
            <w:r w:rsidRPr="000D0E95">
              <w:rPr>
                <w:b w:val="0"/>
                <w:sz w:val="21"/>
                <w:szCs w:val="21"/>
              </w:rPr>
              <w:t>A3.2</w:t>
            </w:r>
            <w:r w:rsidRPr="000D0E95">
              <w:rPr>
                <w:sz w:val="21"/>
                <w:szCs w:val="21"/>
              </w:rPr>
              <w:tab/>
            </w:r>
            <w:r w:rsidR="00735D5F" w:rsidRPr="000D0E95">
              <w:rPr>
                <w:b w:val="0"/>
                <w:sz w:val="21"/>
                <w:szCs w:val="21"/>
              </w:rPr>
              <w:t xml:space="preserve">Identify the </w:t>
            </w:r>
            <w:r w:rsidR="000D0E95" w:rsidRPr="000D0E95">
              <w:rPr>
                <w:b w:val="0"/>
                <w:sz w:val="21"/>
                <w:szCs w:val="21"/>
              </w:rPr>
              <w:t xml:space="preserve">display </w:t>
            </w:r>
            <w:r w:rsidR="00735D5F" w:rsidRPr="000D0E95">
              <w:rPr>
                <w:b w:val="0"/>
                <w:sz w:val="21"/>
                <w:szCs w:val="21"/>
              </w:rPr>
              <w:t>device to use for the sequence</w:t>
            </w:r>
          </w:p>
          <w:p w14:paraId="2A973778" w14:textId="77777777" w:rsidR="00735D5F" w:rsidRPr="000D0E95" w:rsidRDefault="00FB2F5B" w:rsidP="000D0E95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b w:val="0"/>
                <w:sz w:val="21"/>
                <w:szCs w:val="21"/>
              </w:rPr>
            </w:pPr>
            <w:r w:rsidRPr="000D0E95">
              <w:rPr>
                <w:b w:val="0"/>
                <w:sz w:val="21"/>
                <w:szCs w:val="21"/>
              </w:rPr>
              <w:t>A3.3</w:t>
            </w:r>
            <w:r w:rsidRPr="000D0E95">
              <w:rPr>
                <w:sz w:val="21"/>
                <w:szCs w:val="21"/>
              </w:rPr>
              <w:tab/>
            </w:r>
            <w:r w:rsidR="00735D5F" w:rsidRPr="000D0E95">
              <w:rPr>
                <w:b w:val="0"/>
                <w:sz w:val="21"/>
                <w:szCs w:val="21"/>
              </w:rPr>
              <w:t xml:space="preserve">Select and use appropriate combination of software and </w:t>
            </w:r>
            <w:r w:rsidR="000D0E95" w:rsidRPr="000D0E95">
              <w:rPr>
                <w:b w:val="0"/>
                <w:sz w:val="21"/>
                <w:szCs w:val="21"/>
              </w:rPr>
              <w:t xml:space="preserve">display </w:t>
            </w:r>
            <w:r w:rsidR="00735D5F" w:rsidRPr="000D0E95">
              <w:rPr>
                <w:b w:val="0"/>
                <w:sz w:val="21"/>
                <w:szCs w:val="21"/>
              </w:rPr>
              <w:t>device to feedback audio sequences</w:t>
            </w:r>
          </w:p>
          <w:p w14:paraId="0637CA25" w14:textId="77777777" w:rsidR="00735D5F" w:rsidRPr="000D0E95" w:rsidRDefault="00FB2F5B" w:rsidP="000D0E95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b w:val="0"/>
                <w:sz w:val="21"/>
                <w:szCs w:val="21"/>
              </w:rPr>
            </w:pPr>
            <w:r w:rsidRPr="000D0E95">
              <w:rPr>
                <w:b w:val="0"/>
                <w:sz w:val="21"/>
                <w:szCs w:val="21"/>
              </w:rPr>
              <w:t>A3.4</w:t>
            </w:r>
            <w:r w:rsidRPr="000D0E95">
              <w:rPr>
                <w:sz w:val="21"/>
                <w:szCs w:val="21"/>
              </w:rPr>
              <w:tab/>
            </w:r>
            <w:r w:rsidR="00735D5F" w:rsidRPr="000D0E95">
              <w:rPr>
                <w:b w:val="0"/>
                <w:sz w:val="21"/>
                <w:szCs w:val="21"/>
              </w:rPr>
              <w:t xml:space="preserve">Adjust playback and </w:t>
            </w:r>
            <w:r w:rsidR="00E92525" w:rsidRPr="000D0E95">
              <w:rPr>
                <w:b w:val="0"/>
                <w:sz w:val="21"/>
                <w:szCs w:val="21"/>
              </w:rPr>
              <w:t>output</w:t>
            </w:r>
            <w:r w:rsidR="00735D5F" w:rsidRPr="000D0E95">
              <w:rPr>
                <w:b w:val="0"/>
                <w:sz w:val="21"/>
                <w:szCs w:val="21"/>
              </w:rPr>
              <w:t xml:space="preserve"> settings so that sequences are presented to meet needs</w:t>
            </w:r>
          </w:p>
        </w:tc>
        <w:tc>
          <w:tcPr>
            <w:tcW w:w="21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EDD" w14:textId="77777777" w:rsidR="00735D5F" w:rsidRPr="000D0E95" w:rsidRDefault="00766C15" w:rsidP="000C28F3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0D0E95">
              <w:rPr>
                <w:sz w:val="22"/>
                <w:szCs w:val="22"/>
              </w:rPr>
              <w:t>A3.1, A3.2, A3.3 &amp; A3.4  Use the correct hardware and software for the audio created and adjust the equipment and software to ensure playback is correct</w:t>
            </w:r>
            <w:r w:rsidR="007A5BA0">
              <w:rPr>
                <w:sz w:val="22"/>
                <w:szCs w:val="22"/>
              </w:rPr>
              <w:t>.</w:t>
            </w:r>
            <w:r w:rsidR="007A5BA0" w:rsidRPr="00CA1641">
              <w:rPr>
                <w:b w:val="0"/>
                <w:i w:val="0"/>
                <w:szCs w:val="20"/>
              </w:rPr>
              <w:t xml:space="preserve"> </w:t>
            </w:r>
            <w:r w:rsidR="007A5BA0" w:rsidRPr="007A5BA0">
              <w:rPr>
                <w:sz w:val="22"/>
                <w:szCs w:val="22"/>
              </w:rPr>
              <w:t>The original and amended versions should be presented</w:t>
            </w:r>
            <w:r w:rsidR="006C5E0E">
              <w:rPr>
                <w:sz w:val="22"/>
                <w:szCs w:val="22"/>
              </w:rPr>
              <w:t>.</w:t>
            </w:r>
          </w:p>
          <w:p w14:paraId="6B3F6835" w14:textId="77777777" w:rsidR="00735D5F" w:rsidRPr="000D0E95" w:rsidRDefault="00735D5F" w:rsidP="00735D5F">
            <w:pPr>
              <w:pStyle w:val="Examples"/>
            </w:pPr>
          </w:p>
          <w:p w14:paraId="7A8DB4BC" w14:textId="77777777" w:rsidR="00B6013B" w:rsidRPr="000D0E95" w:rsidRDefault="00735D5F" w:rsidP="00766C15">
            <w:pPr>
              <w:pStyle w:val="Examples"/>
            </w:pPr>
            <w:r w:rsidRPr="000D0E95">
              <w:rPr>
                <w:b/>
              </w:rPr>
              <w:t>Examples</w:t>
            </w:r>
            <w:r w:rsidR="00766C15" w:rsidRPr="000D0E95">
              <w:rPr>
                <w:b/>
              </w:rPr>
              <w:t xml:space="preserve">: </w:t>
            </w:r>
            <w:r w:rsidR="000D0E95" w:rsidRPr="000D0E95">
              <w:t xml:space="preserve">Display </w:t>
            </w:r>
            <w:r w:rsidR="00B6013B" w:rsidRPr="000D0E95">
              <w:t>device: PC, laptop, Dictaphone, mobile phone, handheld audio device (eg mp3 player, iPod).</w:t>
            </w:r>
            <w:r w:rsidR="00766C15" w:rsidRPr="000D0E95">
              <w:t xml:space="preserve">  </w:t>
            </w:r>
            <w:r w:rsidR="00B6013B" w:rsidRPr="000D0E95">
              <w:t xml:space="preserve">Playback control settings: </w:t>
            </w:r>
            <w:r w:rsidR="00E92525" w:rsidRPr="000D0E95">
              <w:t>start, stop, fast forward, rewind, pause, volume.</w:t>
            </w:r>
          </w:p>
          <w:p w14:paraId="295B7753" w14:textId="77777777" w:rsidR="00735D5F" w:rsidRPr="000D0E95" w:rsidRDefault="00735D5F" w:rsidP="00735D5F">
            <w:pPr>
              <w:pStyle w:val="Examples"/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D7BB4" w14:textId="77777777" w:rsidR="00735D5F" w:rsidRPr="006C5E0E" w:rsidRDefault="003F62D0" w:rsidP="006C5E0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17833DC" w14:textId="77777777" w:rsidR="005307A3" w:rsidRPr="00E92525" w:rsidRDefault="005307A3" w:rsidP="005307A3">
      <w:pPr>
        <w:pStyle w:val="OCRBullet"/>
        <w:numPr>
          <w:ilvl w:val="1"/>
          <w:numId w:val="0"/>
        </w:numPr>
        <w:tabs>
          <w:tab w:val="num" w:pos="1080"/>
        </w:tabs>
        <w:rPr>
          <w:bCs/>
        </w:rPr>
      </w:pPr>
    </w:p>
    <w:p w14:paraId="5B6A6B7E" w14:textId="77777777" w:rsidR="00640664" w:rsidRPr="001E5012" w:rsidRDefault="00640664" w:rsidP="005307A3">
      <w:pPr>
        <w:pStyle w:val="OCRBullet"/>
        <w:numPr>
          <w:ilvl w:val="1"/>
          <w:numId w:val="0"/>
        </w:numPr>
        <w:tabs>
          <w:tab w:val="num" w:pos="1080"/>
        </w:tabs>
        <w:rPr>
          <w:b/>
          <w:bCs/>
        </w:rPr>
      </w:pPr>
      <w:r w:rsidRPr="001E5012">
        <w:rPr>
          <w:b/>
          <w:bCs/>
        </w:rPr>
        <w:t>I state that the evidence for this unit is included on the specified printouts (or saved electronic files) indicated above.</w:t>
      </w:r>
    </w:p>
    <w:p w14:paraId="1CAAA22F" w14:textId="77777777" w:rsidR="00640664" w:rsidRPr="00E92525" w:rsidRDefault="00640664" w:rsidP="00640664">
      <w:pPr>
        <w:rPr>
          <w:bCs/>
          <w:sz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1E5012" w14:paraId="34E6C9E7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C9DA5" w14:textId="77777777" w:rsidR="00640664" w:rsidRPr="001E501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E5012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D8A21A" w14:textId="77777777" w:rsidR="00640664" w:rsidRPr="001E5012" w:rsidRDefault="003F62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8D25" w14:textId="77777777" w:rsidR="00640664" w:rsidRPr="001E501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E5012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366AC25" w14:textId="77777777" w:rsidR="00640664" w:rsidRPr="005F659D" w:rsidRDefault="003F62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  <w:tr w:rsidR="00640664" w:rsidRPr="001E5012" w14:paraId="0ED9D9DB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812E" w14:textId="77777777" w:rsidR="00640664" w:rsidRPr="001E501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E5012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A548884" w14:textId="77777777" w:rsidR="00640664" w:rsidRPr="001E5012" w:rsidRDefault="003F62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22BE" w14:textId="77777777" w:rsidR="00640664" w:rsidRPr="001E501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E5012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E6FB75B" w14:textId="77777777" w:rsidR="00640664" w:rsidRPr="005F659D" w:rsidRDefault="003F62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56875816" w14:textId="77777777" w:rsidR="00640664" w:rsidRPr="001E5012" w:rsidRDefault="00640664" w:rsidP="000367A7">
      <w:pPr>
        <w:rPr>
          <w:sz w:val="22"/>
        </w:rPr>
      </w:pPr>
    </w:p>
    <w:sectPr w:rsidR="00640664" w:rsidRPr="001E5012" w:rsidSect="005B195B">
      <w:pgSz w:w="16838" w:h="11906" w:orient="landscape" w:code="9"/>
      <w:pgMar w:top="85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39F1D" w14:textId="77777777" w:rsidR="00121A7E" w:rsidRDefault="00121A7E">
      <w:r>
        <w:separator/>
      </w:r>
    </w:p>
  </w:endnote>
  <w:endnote w:type="continuationSeparator" w:id="0">
    <w:p w14:paraId="77D68535" w14:textId="77777777" w:rsidR="00121A7E" w:rsidRDefault="0012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8F4E8" w14:textId="77777777" w:rsidR="00B70A74" w:rsidRDefault="00B70A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B09A5" w14:textId="77777777" w:rsidR="001E5012" w:rsidRPr="001E5012" w:rsidRDefault="009E2D16" w:rsidP="00B70A74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 xml:space="preserve">© OCR </w:t>
    </w:r>
    <w:r w:rsidR="003F62D0">
      <w:rPr>
        <w:b w:val="0"/>
        <w:sz w:val="16"/>
        <w:szCs w:val="16"/>
      </w:rPr>
      <w:t>June</w:t>
    </w:r>
    <w:r>
      <w:rPr>
        <w:b w:val="0"/>
        <w:sz w:val="16"/>
        <w:szCs w:val="16"/>
      </w:rPr>
      <w:t xml:space="preserve"> 20</w:t>
    </w:r>
    <w:r w:rsidR="003F62D0">
      <w:rPr>
        <w:b w:val="0"/>
        <w:sz w:val="16"/>
        <w:szCs w:val="16"/>
      </w:rPr>
      <w:t>2</w:t>
    </w:r>
    <w:r>
      <w:rPr>
        <w:b w:val="0"/>
        <w:sz w:val="16"/>
        <w:szCs w:val="16"/>
      </w:rPr>
      <w:t xml:space="preserve">1 </w:t>
    </w:r>
    <w:r w:rsidR="001E5012" w:rsidRPr="001E5012">
      <w:rPr>
        <w:b w:val="0"/>
        <w:sz w:val="16"/>
        <w:szCs w:val="16"/>
      </w:rPr>
      <w:t>OCR Level 1</w:t>
    </w:r>
    <w:r w:rsidR="003F62D0">
      <w:rPr>
        <w:b w:val="0"/>
        <w:sz w:val="16"/>
        <w:szCs w:val="16"/>
      </w:rPr>
      <w:t xml:space="preserve"> in IT User Skills</w:t>
    </w:r>
    <w:r w:rsidR="001E5012" w:rsidRPr="001E5012">
      <w:rPr>
        <w:b w:val="0"/>
        <w:sz w:val="16"/>
        <w:szCs w:val="16"/>
      </w:rPr>
      <w:t xml:space="preserve"> ITQ</w:t>
    </w:r>
    <w:bookmarkEnd w:id="1"/>
    <w:r w:rsidR="001E5012">
      <w:rPr>
        <w:b w:val="0"/>
        <w:sz w:val="16"/>
        <w:szCs w:val="16"/>
      </w:rPr>
      <w:tab/>
    </w:r>
    <w:r w:rsidR="001E5012" w:rsidRPr="001E5012">
      <w:rPr>
        <w:b w:val="0"/>
        <w:sz w:val="16"/>
        <w:szCs w:val="16"/>
      </w:rPr>
      <w:t>Evidence Checklist and Evidence Guide for:</w:t>
    </w:r>
    <w:r w:rsidR="001E5012">
      <w:rPr>
        <w:b w:val="0"/>
        <w:sz w:val="16"/>
        <w:szCs w:val="16"/>
      </w:rPr>
      <w:t xml:space="preserve"> </w:t>
    </w:r>
    <w:r w:rsidR="00962D6A">
      <w:rPr>
        <w:b w:val="0"/>
        <w:sz w:val="16"/>
        <w:szCs w:val="16"/>
      </w:rPr>
      <w:t>Unit 4: Audio s</w:t>
    </w:r>
    <w:r w:rsidR="001E5012" w:rsidRPr="001E5012">
      <w:rPr>
        <w:b w:val="0"/>
        <w:sz w:val="16"/>
        <w:szCs w:val="16"/>
      </w:rPr>
      <w:t>oftware Level 1 (Credit Value 2)</w:t>
    </w:r>
    <w:r w:rsidR="001E5012">
      <w:rPr>
        <w:b w:val="0"/>
        <w:sz w:val="16"/>
        <w:szCs w:val="16"/>
      </w:rPr>
      <w:tab/>
    </w:r>
    <w:r w:rsidR="001E5012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1E5012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1E5012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BD24A1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1E5012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528F9" w14:textId="77777777" w:rsidR="00B70A74" w:rsidRDefault="00B70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321C8" w14:textId="77777777" w:rsidR="00121A7E" w:rsidRDefault="00121A7E">
      <w:r>
        <w:separator/>
      </w:r>
    </w:p>
  </w:footnote>
  <w:footnote w:type="continuationSeparator" w:id="0">
    <w:p w14:paraId="2B588F74" w14:textId="77777777" w:rsidR="00121A7E" w:rsidRDefault="0012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17FF4" w14:textId="77777777" w:rsidR="00B70A74" w:rsidRDefault="00B70A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56385" w14:textId="77777777" w:rsidR="00B70A74" w:rsidRDefault="00B70A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D01E" w14:textId="77777777" w:rsidR="00B70A74" w:rsidRDefault="00B70A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2CA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AE9D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1AC0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8A55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0C43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F2ED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EA22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0656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467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D6E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933052"/>
    <w:multiLevelType w:val="multilevel"/>
    <w:tmpl w:val="EF0A0B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1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1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1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1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  <w:sz w:val="21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71EB5"/>
    <w:multiLevelType w:val="multilevel"/>
    <w:tmpl w:val="773214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1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764BA"/>
    <w:multiLevelType w:val="multilevel"/>
    <w:tmpl w:val="9E16251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3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30280"/>
    <w:rsid w:val="000367A7"/>
    <w:rsid w:val="00051146"/>
    <w:rsid w:val="0008605C"/>
    <w:rsid w:val="00096494"/>
    <w:rsid w:val="000C28F3"/>
    <w:rsid w:val="000C49C7"/>
    <w:rsid w:val="000C7CDD"/>
    <w:rsid w:val="000D0E95"/>
    <w:rsid w:val="000D74B0"/>
    <w:rsid w:val="000E6251"/>
    <w:rsid w:val="001037A2"/>
    <w:rsid w:val="00105500"/>
    <w:rsid w:val="001175DC"/>
    <w:rsid w:val="00121A7E"/>
    <w:rsid w:val="00133FDC"/>
    <w:rsid w:val="0013462D"/>
    <w:rsid w:val="001376AD"/>
    <w:rsid w:val="00142D20"/>
    <w:rsid w:val="00145A91"/>
    <w:rsid w:val="001515FB"/>
    <w:rsid w:val="00157885"/>
    <w:rsid w:val="0016340E"/>
    <w:rsid w:val="001712CE"/>
    <w:rsid w:val="001841E9"/>
    <w:rsid w:val="0019158E"/>
    <w:rsid w:val="001A67DA"/>
    <w:rsid w:val="001C4E7B"/>
    <w:rsid w:val="001D0960"/>
    <w:rsid w:val="001E40EF"/>
    <w:rsid w:val="001E5012"/>
    <w:rsid w:val="001F481E"/>
    <w:rsid w:val="001F57DF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31393A"/>
    <w:rsid w:val="00314F3D"/>
    <w:rsid w:val="003261A3"/>
    <w:rsid w:val="003474A3"/>
    <w:rsid w:val="00356AEB"/>
    <w:rsid w:val="00357358"/>
    <w:rsid w:val="00363BE9"/>
    <w:rsid w:val="00373247"/>
    <w:rsid w:val="003A2511"/>
    <w:rsid w:val="003B68A2"/>
    <w:rsid w:val="003C64F0"/>
    <w:rsid w:val="003F6221"/>
    <w:rsid w:val="003F62D0"/>
    <w:rsid w:val="003F7B3E"/>
    <w:rsid w:val="004035F9"/>
    <w:rsid w:val="00441D0A"/>
    <w:rsid w:val="00461787"/>
    <w:rsid w:val="0046542A"/>
    <w:rsid w:val="004712C1"/>
    <w:rsid w:val="00476EBD"/>
    <w:rsid w:val="00483A47"/>
    <w:rsid w:val="004853F3"/>
    <w:rsid w:val="004A30B3"/>
    <w:rsid w:val="004C4A43"/>
    <w:rsid w:val="004C529F"/>
    <w:rsid w:val="004C62D3"/>
    <w:rsid w:val="004D604E"/>
    <w:rsid w:val="004D6573"/>
    <w:rsid w:val="004E4130"/>
    <w:rsid w:val="004E659E"/>
    <w:rsid w:val="004F7C45"/>
    <w:rsid w:val="00502A5F"/>
    <w:rsid w:val="0051070B"/>
    <w:rsid w:val="005174BC"/>
    <w:rsid w:val="005178F6"/>
    <w:rsid w:val="005307A3"/>
    <w:rsid w:val="00532DDA"/>
    <w:rsid w:val="005406D2"/>
    <w:rsid w:val="005408B7"/>
    <w:rsid w:val="0054329C"/>
    <w:rsid w:val="00557585"/>
    <w:rsid w:val="0056212E"/>
    <w:rsid w:val="0057118E"/>
    <w:rsid w:val="005B195B"/>
    <w:rsid w:val="005C78A7"/>
    <w:rsid w:val="005E5C27"/>
    <w:rsid w:val="005F659D"/>
    <w:rsid w:val="00631522"/>
    <w:rsid w:val="00640664"/>
    <w:rsid w:val="00643A03"/>
    <w:rsid w:val="0067431C"/>
    <w:rsid w:val="006776DC"/>
    <w:rsid w:val="00681AD7"/>
    <w:rsid w:val="00686F7D"/>
    <w:rsid w:val="006B253D"/>
    <w:rsid w:val="006B4C4E"/>
    <w:rsid w:val="006C4072"/>
    <w:rsid w:val="006C5E0E"/>
    <w:rsid w:val="006C6D98"/>
    <w:rsid w:val="006F0306"/>
    <w:rsid w:val="006F2C49"/>
    <w:rsid w:val="00704141"/>
    <w:rsid w:val="00722992"/>
    <w:rsid w:val="007272D3"/>
    <w:rsid w:val="00735D5F"/>
    <w:rsid w:val="007360DE"/>
    <w:rsid w:val="00740FE3"/>
    <w:rsid w:val="00766C15"/>
    <w:rsid w:val="00773F4F"/>
    <w:rsid w:val="00785B1A"/>
    <w:rsid w:val="00793346"/>
    <w:rsid w:val="007A5BA0"/>
    <w:rsid w:val="007C3645"/>
    <w:rsid w:val="007D4E46"/>
    <w:rsid w:val="007D5D7B"/>
    <w:rsid w:val="007E13F3"/>
    <w:rsid w:val="007E2D5E"/>
    <w:rsid w:val="007F3FA7"/>
    <w:rsid w:val="0080293C"/>
    <w:rsid w:val="00832EED"/>
    <w:rsid w:val="008530CD"/>
    <w:rsid w:val="00856DEC"/>
    <w:rsid w:val="008624DD"/>
    <w:rsid w:val="0086284A"/>
    <w:rsid w:val="00863FC5"/>
    <w:rsid w:val="00873D19"/>
    <w:rsid w:val="008878D3"/>
    <w:rsid w:val="008908FF"/>
    <w:rsid w:val="0089110F"/>
    <w:rsid w:val="008A4947"/>
    <w:rsid w:val="008C1C92"/>
    <w:rsid w:val="008E31ED"/>
    <w:rsid w:val="008E4A7F"/>
    <w:rsid w:val="00904D47"/>
    <w:rsid w:val="0090659A"/>
    <w:rsid w:val="00917151"/>
    <w:rsid w:val="00934DA4"/>
    <w:rsid w:val="009415C9"/>
    <w:rsid w:val="009620A8"/>
    <w:rsid w:val="00962BC6"/>
    <w:rsid w:val="00962D6A"/>
    <w:rsid w:val="00965A75"/>
    <w:rsid w:val="00973FDC"/>
    <w:rsid w:val="00974C2A"/>
    <w:rsid w:val="00987C07"/>
    <w:rsid w:val="00990A6D"/>
    <w:rsid w:val="00990A72"/>
    <w:rsid w:val="009B7D88"/>
    <w:rsid w:val="009E0B85"/>
    <w:rsid w:val="009E2D16"/>
    <w:rsid w:val="009E3F77"/>
    <w:rsid w:val="009F12AB"/>
    <w:rsid w:val="009F6605"/>
    <w:rsid w:val="00A059C3"/>
    <w:rsid w:val="00A10480"/>
    <w:rsid w:val="00A21DB7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91CB2"/>
    <w:rsid w:val="00AB1255"/>
    <w:rsid w:val="00AB1638"/>
    <w:rsid w:val="00AC0764"/>
    <w:rsid w:val="00AC54A7"/>
    <w:rsid w:val="00AD72CD"/>
    <w:rsid w:val="00B03E81"/>
    <w:rsid w:val="00B257EA"/>
    <w:rsid w:val="00B54F0B"/>
    <w:rsid w:val="00B6013B"/>
    <w:rsid w:val="00B70A74"/>
    <w:rsid w:val="00B91400"/>
    <w:rsid w:val="00B92B47"/>
    <w:rsid w:val="00BA357B"/>
    <w:rsid w:val="00BB1A08"/>
    <w:rsid w:val="00BC48E9"/>
    <w:rsid w:val="00BD24A1"/>
    <w:rsid w:val="00BD734F"/>
    <w:rsid w:val="00C13BFF"/>
    <w:rsid w:val="00C20008"/>
    <w:rsid w:val="00C208DA"/>
    <w:rsid w:val="00C30584"/>
    <w:rsid w:val="00C3619C"/>
    <w:rsid w:val="00C43473"/>
    <w:rsid w:val="00C5042E"/>
    <w:rsid w:val="00C50DDB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43726"/>
    <w:rsid w:val="00D541C8"/>
    <w:rsid w:val="00D76DC0"/>
    <w:rsid w:val="00DA6010"/>
    <w:rsid w:val="00DA78B6"/>
    <w:rsid w:val="00DD15CB"/>
    <w:rsid w:val="00DD4398"/>
    <w:rsid w:val="00DD4B83"/>
    <w:rsid w:val="00DF477E"/>
    <w:rsid w:val="00DF720A"/>
    <w:rsid w:val="00E14489"/>
    <w:rsid w:val="00E21495"/>
    <w:rsid w:val="00E52E44"/>
    <w:rsid w:val="00E764B7"/>
    <w:rsid w:val="00E85712"/>
    <w:rsid w:val="00E91BF0"/>
    <w:rsid w:val="00E92525"/>
    <w:rsid w:val="00E95412"/>
    <w:rsid w:val="00EA3B8D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4D76"/>
    <w:rsid w:val="00F15611"/>
    <w:rsid w:val="00F36846"/>
    <w:rsid w:val="00F40E90"/>
    <w:rsid w:val="00F41394"/>
    <w:rsid w:val="00F520C2"/>
    <w:rsid w:val="00F85495"/>
    <w:rsid w:val="00FB2F5B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  <w14:docId w14:val="7748FD4B"/>
  <w15:chartTrackingRefBased/>
  <w15:docId w15:val="{B71C49F4-E71C-4A76-89BE-7D805E7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customStyle="1" w:styleId="TableText">
    <w:name w:val="TableText"/>
    <w:basedOn w:val="Normal"/>
    <w:rsid w:val="00F14D76"/>
    <w:pPr>
      <w:spacing w:before="40" w:after="40" w:line="260" w:lineRule="atLeast"/>
      <w:contextualSpacing/>
    </w:pPr>
    <w:rPr>
      <w:rFonts w:cs="Arial"/>
      <w:sz w:val="22"/>
      <w:szCs w:val="22"/>
    </w:rPr>
  </w:style>
  <w:style w:type="paragraph" w:customStyle="1" w:styleId="Criteria10">
    <w:name w:val="Criteria1"/>
    <w:basedOn w:val="Normal"/>
    <w:link w:val="Criteria1Char0"/>
    <w:qFormat/>
    <w:rsid w:val="00F14D76"/>
    <w:pPr>
      <w:framePr w:hSpace="180" w:wrap="around" w:vAnchor="text" w:hAnchor="margin" w:x="-176" w:y="-47"/>
    </w:pPr>
    <w:rPr>
      <w:b/>
      <w:sz w:val="22"/>
      <w:szCs w:val="22"/>
      <w:lang w:val="x-none"/>
    </w:rPr>
  </w:style>
  <w:style w:type="character" w:customStyle="1" w:styleId="Criteria1Char0">
    <w:name w:val="Criteria1 Char"/>
    <w:link w:val="Criteria10"/>
    <w:locked/>
    <w:rsid w:val="00F14D76"/>
    <w:rPr>
      <w:rFonts w:cs="Arial"/>
      <w:b/>
      <w:sz w:val="22"/>
      <w:szCs w:val="22"/>
      <w:lang w:eastAsia="en-US"/>
    </w:rPr>
  </w:style>
  <w:style w:type="paragraph" w:styleId="Header">
    <w:name w:val="header"/>
    <w:basedOn w:val="Normal"/>
    <w:rsid w:val="001E501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50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E5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4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04 Level 1 Evidence Checklist - AV</vt:lpstr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04 - Audio software - Evidence checklist</dc:title>
  <dc:subject>ITQ 2009</dc:subject>
  <dc:creator>OCR</dc:creator>
  <cp:keywords>Evidence checklist</cp:keywords>
  <cp:lastModifiedBy>Mary Bree</cp:lastModifiedBy>
  <cp:revision>2</cp:revision>
  <cp:lastPrinted>2011-08-19T11:09:00Z</cp:lastPrinted>
  <dcterms:created xsi:type="dcterms:W3CDTF">2021-06-16T15:35:00Z</dcterms:created>
  <dcterms:modified xsi:type="dcterms:W3CDTF">2021-06-16T15:35:00Z</dcterms:modified>
</cp:coreProperties>
</file>